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1016"/>
      </w:tblGrid>
      <w:tr w:rsidR="005F2928" w14:paraId="2D0806F8" w14:textId="77777777" w:rsidTr="00B43C31">
        <w:tc>
          <w:tcPr>
            <w:tcW w:w="5000" w:type="pct"/>
            <w:shd w:val="clear" w:color="auto" w:fill="auto"/>
          </w:tcPr>
          <w:p w14:paraId="68415288" w14:textId="77777777" w:rsidR="005F2928" w:rsidRDefault="00CC4D8B" w:rsidP="0041298F">
            <w:pPr>
              <w:pStyle w:val="Picture"/>
            </w:pPr>
            <w:r>
              <w:pict w14:anchorId="53202AF7">
                <v:shape id="_x0000_i1027" type="#_x0000_t75" style="width:6in;height:33.3pt">
                  <v:imagedata r:id="rId7" o:title="" croptop="7373f" cropbottom="21299f"/>
                </v:shape>
              </w:pict>
            </w:r>
          </w:p>
        </w:tc>
      </w:tr>
    </w:tbl>
    <w:p w14:paraId="28003096" w14:textId="77777777" w:rsidR="002C5E76" w:rsidRPr="0041298F" w:rsidRDefault="00CC4D8B" w:rsidP="002C5E76">
      <w:pPr>
        <w:pStyle w:val="FSSHeading"/>
      </w:pPr>
      <w:r>
        <w:pict w14:anchorId="141D1502">
          <v:shape id="_x0000_i1028" type="#_x0000_t75" style="width:21.75pt;height:17.65pt" o:bullet="t" o:allowoverlap="f">
            <v:imagedata r:id="rId8" o:title="MCj02868750000[1]"/>
          </v:shape>
        </w:pict>
      </w:r>
      <w:r w:rsidR="002C5E76" w:rsidRPr="002C5E76">
        <w:t xml:space="preserve"> </w:t>
      </w:r>
      <w:r w:rsidR="007A2005">
        <w:t>Project</w:t>
      </w:r>
      <w:r w:rsidR="002C5E76" w:rsidRPr="0041298F">
        <w:t xml:space="preserve"> </w:t>
      </w:r>
      <w:r w:rsidR="00484982">
        <w:t>2.3.1 Let’s Get Physical</w:t>
      </w:r>
    </w:p>
    <w:p w14:paraId="2A54B1D3" w14:textId="77777777" w:rsidR="002C5E76" w:rsidRDefault="002C5E76" w:rsidP="002C5E76"/>
    <w:p w14:paraId="0E36C27F" w14:textId="77777777" w:rsidR="002C5E76" w:rsidRDefault="002C5E76" w:rsidP="002C5E76">
      <w:pPr>
        <w:pStyle w:val="ActivitySection"/>
      </w:pPr>
      <w:r>
        <w:t>Purpose</w:t>
      </w:r>
    </w:p>
    <w:p w14:paraId="65D0499E" w14:textId="12C99C37" w:rsidR="00484982" w:rsidRDefault="00484982" w:rsidP="00484982">
      <w:pPr>
        <w:pStyle w:val="ActivityBody"/>
      </w:pPr>
      <w:r>
        <w:t>In science, a physical change affect</w:t>
      </w:r>
      <w:r w:rsidR="00CC4D8B">
        <w:t>s</w:t>
      </w:r>
      <w:r>
        <w:t xml:space="preserve"> the form of a substance without altering the chemical composition of the substance. In food, physical changes occur frequently. In fact, food scientists sometimes struggle to prevent changes, and other times food scientists work to produce changes. When a candy maker is making a confection, the consistency of the candy often relies on how the sugars crystalize. Candy forms when sugar crystals separate from a supersaturated sugar solution. Controlling the size of the crystals by understanding the concentration of sugar to water and temperature is necessary to achieve perfect crystals. Usually the smaller the sugar crystal</w:t>
      </w:r>
      <w:r w:rsidR="00CC4D8B">
        <w:t>,</w:t>
      </w:r>
      <w:r>
        <w:t xml:space="preserve"> the higher the quality of the candy. A person can use cream to make whipped cream or to make butter. How he or she manipulates the physical change is the deciding factor on which item is produced.</w:t>
      </w:r>
    </w:p>
    <w:p w14:paraId="02A5172E" w14:textId="77777777" w:rsidR="00484982" w:rsidRPr="004453F3" w:rsidRDefault="00484982" w:rsidP="00484982"/>
    <w:p w14:paraId="1276FEF4" w14:textId="4ACB009A" w:rsidR="00484982" w:rsidRDefault="00484982" w:rsidP="00484982">
      <w:pPr>
        <w:pStyle w:val="ActivityBody"/>
      </w:pPr>
      <w:r>
        <w:t xml:space="preserve">The list of physical changes that occur in food is lengthy. Some physical changes are more important to food scientists than </w:t>
      </w:r>
      <w:r w:rsidR="0057275E">
        <w:t>others are</w:t>
      </w:r>
      <w:r>
        <w:t xml:space="preserve">. Common physical changes are chopping onions, phase changes, and making mixtures. Five physical changes important to food scientists </w:t>
      </w:r>
      <w:r w:rsidR="006413AC">
        <w:t xml:space="preserve">that </w:t>
      </w:r>
      <w:r>
        <w:t>will be the focus of this project</w:t>
      </w:r>
      <w:r w:rsidR="006413AC">
        <w:t xml:space="preserve"> are</w:t>
      </w:r>
      <w:r>
        <w:t xml:space="preserve"> foams, emulsions, gels, crystallization, and suspensions.</w:t>
      </w:r>
    </w:p>
    <w:p w14:paraId="7A1F95CE" w14:textId="77777777" w:rsidR="00484982" w:rsidRPr="006238D8" w:rsidRDefault="00484982" w:rsidP="00484982"/>
    <w:p w14:paraId="28C2F566" w14:textId="77777777" w:rsidR="00484982" w:rsidRDefault="00484982" w:rsidP="00484982">
      <w:pPr>
        <w:pStyle w:val="ActivityBody"/>
      </w:pPr>
      <w:r>
        <w:t>Remember, solutions are mixtures with one material dissolved in another. In some mixtures, particles are diffused throughout a liquid</w:t>
      </w:r>
      <w:r w:rsidR="006413AC">
        <w:t>,</w:t>
      </w:r>
      <w:r>
        <w:t xml:space="preserve"> but are not dissolved. Food scientists refer to this as a colloidal dispersion. The particles dispersed evenly in the mixture are colloids. Mainly the size of colloids distinguishes them from solutes; colloids are macromolecules and are not small enough to dissolve into the mixture. Three types of colloidal dispersions are gels, emulsions, and foams. Gels are thickened substances formed from starch or protein. Gas suspended in a liquid or semisolid is a foam. Examples of foams are whip</w:t>
      </w:r>
      <w:r w:rsidR="006413AC">
        <w:t>ped</w:t>
      </w:r>
      <w:r>
        <w:t xml:space="preserve"> cream and marshmallows. Emulsions are fat</w:t>
      </w:r>
      <w:r w:rsidR="006413AC">
        <w:t>-</w:t>
      </w:r>
      <w:r>
        <w:t xml:space="preserve"> and water-based liquids that are stable. If you combine vinegar and oil, the substances will separate. Producing emulsions allows the two substances to stay combined.</w:t>
      </w:r>
    </w:p>
    <w:p w14:paraId="5A4D23BE" w14:textId="77777777" w:rsidR="00484982" w:rsidRPr="006238D8" w:rsidRDefault="00484982" w:rsidP="00484982"/>
    <w:p w14:paraId="5C611A1F" w14:textId="017F9D5B" w:rsidR="002C5E76" w:rsidRDefault="00484982" w:rsidP="00484982">
      <w:pPr>
        <w:pStyle w:val="ActivityBody"/>
      </w:pPr>
      <w:r>
        <w:t xml:space="preserve">Suspensions are also dispersions. The molecules involved in suspensions are larger than colloids. Due to the larger size of the molecules, suspensions are unstable. Viscosity is a good measure of how stable the suspension will be, the thicker the substance the more stable the suspension. How do food scientists manipulate foods to produce the desired physical changes? </w:t>
      </w:r>
    </w:p>
    <w:p w14:paraId="1433F8E5" w14:textId="77777777" w:rsidR="003B0686" w:rsidRPr="00210996" w:rsidRDefault="003B0686" w:rsidP="002C5E76"/>
    <w:p w14:paraId="3C9E10EB" w14:textId="77777777" w:rsidR="002C5E76" w:rsidRDefault="002C5E76" w:rsidP="002C5E76">
      <w:pPr>
        <w:pStyle w:val="ActivitySection"/>
      </w:pPr>
      <w:r>
        <w:t>Materials</w:t>
      </w:r>
    </w:p>
    <w:tbl>
      <w:tblPr>
        <w:tblW w:w="0" w:type="auto"/>
        <w:tblLook w:val="01E0" w:firstRow="1" w:lastRow="1" w:firstColumn="1" w:lastColumn="1" w:noHBand="0" w:noVBand="0"/>
      </w:tblPr>
      <w:tblGrid>
        <w:gridCol w:w="5499"/>
        <w:gridCol w:w="5499"/>
      </w:tblGrid>
      <w:tr w:rsidR="002C5E76" w14:paraId="36B0472E" w14:textId="77777777" w:rsidTr="002C5E76">
        <w:tc>
          <w:tcPr>
            <w:tcW w:w="5499" w:type="dxa"/>
          </w:tcPr>
          <w:p w14:paraId="16FBD633" w14:textId="77777777" w:rsidR="002C5E76" w:rsidRDefault="002C5E76" w:rsidP="00BE7183">
            <w:pPr>
              <w:pStyle w:val="ActivityBodyBold"/>
            </w:pPr>
            <w:r>
              <w:t xml:space="preserve">Per </w:t>
            </w:r>
            <w:r w:rsidR="003B0686">
              <w:t>g</w:t>
            </w:r>
            <w:r>
              <w:t>roup</w:t>
            </w:r>
            <w:r w:rsidR="00484982">
              <w:t xml:space="preserve"> of four students</w:t>
            </w:r>
            <w:r>
              <w:t>:</w:t>
            </w:r>
          </w:p>
          <w:p w14:paraId="5655194D" w14:textId="77777777" w:rsidR="00484982" w:rsidRDefault="00484982" w:rsidP="00484982">
            <w:pPr>
              <w:pStyle w:val="Activitybullet"/>
            </w:pPr>
            <w:r>
              <w:t>Various bowls</w:t>
            </w:r>
          </w:p>
          <w:p w14:paraId="19B87059" w14:textId="77777777" w:rsidR="00484982" w:rsidRDefault="00484982" w:rsidP="00484982">
            <w:pPr>
              <w:pStyle w:val="Activitybullet"/>
            </w:pPr>
            <w:r>
              <w:t>Various mixing utensils</w:t>
            </w:r>
          </w:p>
          <w:p w14:paraId="53BAC3D9" w14:textId="77777777" w:rsidR="00484982" w:rsidRDefault="00484982" w:rsidP="00484982">
            <w:pPr>
              <w:pStyle w:val="Activitybullet"/>
            </w:pPr>
            <w:r>
              <w:t>Metric measuring cups</w:t>
            </w:r>
          </w:p>
          <w:p w14:paraId="3EF83A8B" w14:textId="77777777" w:rsidR="00484982" w:rsidRDefault="00484982" w:rsidP="00484982">
            <w:pPr>
              <w:pStyle w:val="Activitybullet"/>
            </w:pPr>
            <w:r>
              <w:t>Metric measuring spoons</w:t>
            </w:r>
          </w:p>
          <w:p w14:paraId="53EAB0C0" w14:textId="77777777" w:rsidR="00484982" w:rsidRDefault="00484982" w:rsidP="00484982">
            <w:pPr>
              <w:pStyle w:val="Activitybullet"/>
            </w:pPr>
            <w:r>
              <w:t>Various optional materials</w:t>
            </w:r>
          </w:p>
          <w:p w14:paraId="6D8B8FD0" w14:textId="77777777" w:rsidR="00484982" w:rsidRDefault="00484982" w:rsidP="00FA2316">
            <w:pPr>
              <w:pStyle w:val="Activitysub2"/>
            </w:pPr>
            <w:r>
              <w:t>Eggs</w:t>
            </w:r>
          </w:p>
          <w:p w14:paraId="1E190524" w14:textId="77777777" w:rsidR="00484982" w:rsidRDefault="00484982" w:rsidP="00FA2316">
            <w:pPr>
              <w:pStyle w:val="Activitysub2"/>
            </w:pPr>
            <w:r>
              <w:t>Milk</w:t>
            </w:r>
          </w:p>
          <w:p w14:paraId="40E7032E" w14:textId="77777777" w:rsidR="00484982" w:rsidRDefault="00484982" w:rsidP="00FA2316">
            <w:pPr>
              <w:pStyle w:val="Activitysub2"/>
            </w:pPr>
            <w:r>
              <w:t>Whipping cream</w:t>
            </w:r>
          </w:p>
          <w:p w14:paraId="7971D206" w14:textId="77777777" w:rsidR="00484982" w:rsidRDefault="00484982" w:rsidP="00FA2316">
            <w:pPr>
              <w:pStyle w:val="Activitysub2"/>
            </w:pPr>
            <w:r>
              <w:t>Oils</w:t>
            </w:r>
          </w:p>
          <w:p w14:paraId="1E9339FA" w14:textId="77777777" w:rsidR="002C5E76" w:rsidRDefault="00484982" w:rsidP="00FA2316">
            <w:pPr>
              <w:pStyle w:val="Activitysub2"/>
            </w:pPr>
            <w:r>
              <w:t>Vinegar</w:t>
            </w:r>
          </w:p>
        </w:tc>
        <w:tc>
          <w:tcPr>
            <w:tcW w:w="5499" w:type="dxa"/>
          </w:tcPr>
          <w:p w14:paraId="1123E0CC" w14:textId="77777777" w:rsidR="002C5E76" w:rsidRDefault="002C5E76" w:rsidP="00484982">
            <w:pPr>
              <w:pStyle w:val="ActivityBodyBold"/>
            </w:pPr>
            <w:r>
              <w:t xml:space="preserve">Per </w:t>
            </w:r>
            <w:r w:rsidR="00484982">
              <w:t xml:space="preserve">pair of </w:t>
            </w:r>
            <w:r w:rsidR="003B0686">
              <w:t>s</w:t>
            </w:r>
            <w:r>
              <w:t>tudent</w:t>
            </w:r>
            <w:r w:rsidR="00484982">
              <w:t>s</w:t>
            </w:r>
            <w:r>
              <w:t>:</w:t>
            </w:r>
          </w:p>
          <w:p w14:paraId="2873B5B2" w14:textId="77777777" w:rsidR="00484982" w:rsidRDefault="00484982" w:rsidP="00484982">
            <w:pPr>
              <w:pStyle w:val="Activitybullet"/>
            </w:pPr>
            <w:r>
              <w:t>Computer with Internet access</w:t>
            </w:r>
          </w:p>
          <w:p w14:paraId="7A0E415B" w14:textId="77777777" w:rsidR="002C5E76" w:rsidRDefault="00484982" w:rsidP="00484982">
            <w:pPr>
              <w:pStyle w:val="ActivityBodyBold"/>
            </w:pPr>
            <w:r>
              <w:t>Per student:</w:t>
            </w:r>
          </w:p>
          <w:p w14:paraId="0FEE3C25" w14:textId="77777777" w:rsidR="00484982" w:rsidRDefault="00484982" w:rsidP="00484982">
            <w:pPr>
              <w:pStyle w:val="Activitybullet"/>
            </w:pPr>
            <w:r>
              <w:t>Lab coat</w:t>
            </w:r>
          </w:p>
          <w:p w14:paraId="41860320" w14:textId="77777777" w:rsidR="00484982" w:rsidRDefault="00484982" w:rsidP="00484982">
            <w:pPr>
              <w:pStyle w:val="Activitybullet"/>
            </w:pPr>
            <w:r>
              <w:t>Safety glasses</w:t>
            </w:r>
          </w:p>
          <w:p w14:paraId="4D32B87E" w14:textId="77777777" w:rsidR="00484982" w:rsidRDefault="00484982" w:rsidP="00484982">
            <w:pPr>
              <w:pStyle w:val="Activitybullet"/>
            </w:pPr>
            <w:r>
              <w:t>Pen</w:t>
            </w:r>
          </w:p>
          <w:p w14:paraId="2DDC99C2" w14:textId="77777777" w:rsidR="00484982" w:rsidRDefault="00484982" w:rsidP="00484982">
            <w:pPr>
              <w:pStyle w:val="Activitybullet"/>
              <w:rPr>
                <w:rStyle w:val="Italic"/>
              </w:rPr>
            </w:pPr>
            <w:r w:rsidRPr="006454CA">
              <w:rPr>
                <w:rStyle w:val="Italic"/>
              </w:rPr>
              <w:t>Agriscience Notebook</w:t>
            </w:r>
          </w:p>
          <w:p w14:paraId="0303751B" w14:textId="77777777" w:rsidR="00484982" w:rsidRPr="00484982" w:rsidRDefault="00484982" w:rsidP="00484982">
            <w:pPr>
              <w:pStyle w:val="Activitybullet"/>
            </w:pPr>
            <w:r>
              <w:rPr>
                <w:rStyle w:val="Italic"/>
              </w:rPr>
              <w:t>Laboratory Notebook</w:t>
            </w:r>
          </w:p>
        </w:tc>
      </w:tr>
    </w:tbl>
    <w:p w14:paraId="23A7764C" w14:textId="77777777" w:rsidR="002C5E76" w:rsidRDefault="002C5E76" w:rsidP="002C5E76"/>
    <w:p w14:paraId="6A721022" w14:textId="77777777" w:rsidR="002C5E76" w:rsidRDefault="002C5E76" w:rsidP="002C5E76">
      <w:pPr>
        <w:pStyle w:val="ActivitySection"/>
      </w:pPr>
      <w:r>
        <w:t>Procedure</w:t>
      </w:r>
    </w:p>
    <w:p w14:paraId="34E1CFFA" w14:textId="77777777" w:rsidR="00484982" w:rsidRDefault="00484982" w:rsidP="00484982">
      <w:pPr>
        <w:pStyle w:val="ActivityBody"/>
      </w:pPr>
      <w:r>
        <w:t>In this project, you will be assigned a physical change to research and demonstrate to the class. You will work with a partner in Part One. In Part Two and Part Three, you will work with a complementary pair to develop a presentation and demonstration of the assigned physical change. You will present your information to the class as directed by your teacher.</w:t>
      </w:r>
    </w:p>
    <w:p w14:paraId="55F48BAD" w14:textId="77777777" w:rsidR="00484982" w:rsidRPr="00232320" w:rsidRDefault="00484982" w:rsidP="00484982"/>
    <w:p w14:paraId="219F4E3B" w14:textId="77777777" w:rsidR="00484982" w:rsidRDefault="00484982" w:rsidP="00484982">
      <w:pPr>
        <w:pStyle w:val="ActivityBodyBold"/>
      </w:pPr>
      <w:r>
        <w:t>Part One – Research</w:t>
      </w:r>
    </w:p>
    <w:p w14:paraId="7788F3DD" w14:textId="77777777" w:rsidR="00484982" w:rsidRDefault="00484982" w:rsidP="00484982">
      <w:pPr>
        <w:pStyle w:val="ActivityBody"/>
      </w:pPr>
      <w:r>
        <w:t>Your teacher will pair you with another student and assign you a physical change. You and your partner will research how the assigned physical change is used in food science</w:t>
      </w:r>
    </w:p>
    <w:p w14:paraId="5C005B98" w14:textId="77777777" w:rsidR="00484982" w:rsidRPr="00D66F3F" w:rsidRDefault="00484982" w:rsidP="00484982"/>
    <w:p w14:paraId="14C6CF3B" w14:textId="77777777" w:rsidR="00484982" w:rsidRDefault="00484982" w:rsidP="00484982">
      <w:pPr>
        <w:pStyle w:val="ActivityNumbers"/>
      </w:pPr>
      <w:r>
        <w:t xml:space="preserve">Research the physical change assigned to you. Use the following questions to guide your research. Record your findings in your </w:t>
      </w:r>
      <w:r w:rsidRPr="00E92EBC">
        <w:rPr>
          <w:rStyle w:val="Italic"/>
        </w:rPr>
        <w:t>Laboratory Notebook</w:t>
      </w:r>
      <w:r>
        <w:t>.</w:t>
      </w:r>
    </w:p>
    <w:p w14:paraId="2A08CB53" w14:textId="77777777" w:rsidR="00484982" w:rsidRDefault="00484982" w:rsidP="00484982">
      <w:pPr>
        <w:pStyle w:val="Activitybullet"/>
      </w:pPr>
      <w:r>
        <w:t>How does the physical change alter the food?</w:t>
      </w:r>
    </w:p>
    <w:p w14:paraId="2E6CEE2B" w14:textId="77777777" w:rsidR="00484982" w:rsidRDefault="00484982" w:rsidP="00484982">
      <w:pPr>
        <w:pStyle w:val="Activitybullet"/>
      </w:pPr>
      <w:r>
        <w:t>Do food scientists prefer the physical change or try to prevent it?</w:t>
      </w:r>
    </w:p>
    <w:p w14:paraId="23F9B83F" w14:textId="77777777" w:rsidR="00484982" w:rsidRDefault="00484982" w:rsidP="00484982">
      <w:pPr>
        <w:pStyle w:val="Activitybullet"/>
      </w:pPr>
      <w:r>
        <w:t>What is the purpose of this physical change?</w:t>
      </w:r>
    </w:p>
    <w:p w14:paraId="3E1E0D72" w14:textId="77777777" w:rsidR="00484982" w:rsidRDefault="00484982" w:rsidP="00484982">
      <w:pPr>
        <w:pStyle w:val="Activitybullet"/>
      </w:pPr>
      <w:r>
        <w:t>What are some examples of the change?</w:t>
      </w:r>
    </w:p>
    <w:p w14:paraId="21F6AFF9" w14:textId="5FFE0D2F" w:rsidR="00484982" w:rsidRDefault="00484982" w:rsidP="00484982">
      <w:pPr>
        <w:pStyle w:val="Activitybullet"/>
      </w:pPr>
      <w:r>
        <w:t xml:space="preserve">What are the key components used </w:t>
      </w:r>
      <w:r w:rsidR="005D2F1C">
        <w:t xml:space="preserve">to produce </w:t>
      </w:r>
      <w:r>
        <w:t>the assigned physical change?</w:t>
      </w:r>
    </w:p>
    <w:p w14:paraId="0FC9A9F8" w14:textId="77777777" w:rsidR="00484982" w:rsidRDefault="00484982" w:rsidP="00484982">
      <w:pPr>
        <w:pStyle w:val="Activitybullet"/>
      </w:pPr>
      <w:r>
        <w:t>How does this change help and/or hinder a food scientist?</w:t>
      </w:r>
    </w:p>
    <w:p w14:paraId="468A3FA6" w14:textId="77777777" w:rsidR="00484982" w:rsidRDefault="00484982" w:rsidP="00484982">
      <w:pPr>
        <w:pStyle w:val="Activitybullet"/>
      </w:pPr>
      <w:r>
        <w:t>Record any other pertinent information.</w:t>
      </w:r>
    </w:p>
    <w:p w14:paraId="40B891C1" w14:textId="77777777" w:rsidR="00484982" w:rsidRDefault="00484982" w:rsidP="00484982">
      <w:pPr>
        <w:pStyle w:val="ActivityNumbers"/>
      </w:pPr>
      <w:r>
        <w:t>Brainstorm with your partner no less than three ideas of ways you can demonstrate the assigned change to your classmates.</w:t>
      </w:r>
    </w:p>
    <w:p w14:paraId="03BC79C6" w14:textId="77777777" w:rsidR="00484982" w:rsidRPr="00581B3D" w:rsidRDefault="00484982" w:rsidP="00484982"/>
    <w:p w14:paraId="7098608B" w14:textId="77777777" w:rsidR="00484982" w:rsidRDefault="00484982" w:rsidP="00484982">
      <w:pPr>
        <w:pStyle w:val="ActivityBodyBold"/>
      </w:pPr>
      <w:r>
        <w:t>Part Two – Grouping Together</w:t>
      </w:r>
    </w:p>
    <w:p w14:paraId="20BC9681" w14:textId="77777777" w:rsidR="00484982" w:rsidRDefault="00484982" w:rsidP="00484982">
      <w:pPr>
        <w:pStyle w:val="ActivityBody"/>
      </w:pPr>
      <w:r>
        <w:t>Your teacher assigned the same physical change to another pair of students. You and your partner will become a group of four with the other pair. Your group will develop a presentation demonstrating the assigned physical change. Your group will present the information to the class as directed by your teacher.</w:t>
      </w:r>
    </w:p>
    <w:p w14:paraId="7DE69CD0" w14:textId="77777777" w:rsidR="00484982" w:rsidRPr="00D66F3F" w:rsidRDefault="00484982" w:rsidP="00484982"/>
    <w:p w14:paraId="131AE27C" w14:textId="77777777" w:rsidR="00484982" w:rsidRDefault="00484982" w:rsidP="00484982">
      <w:pPr>
        <w:pStyle w:val="ActivityNumbers"/>
        <w:numPr>
          <w:ilvl w:val="0"/>
          <w:numId w:val="9"/>
        </w:numPr>
      </w:pPr>
      <w:r>
        <w:t>Compare your research and brainstorming ideas with the other pair of students. Choose the best method to demonstrate your assigned physical change.</w:t>
      </w:r>
    </w:p>
    <w:p w14:paraId="096F5989" w14:textId="77777777" w:rsidR="00484982" w:rsidRDefault="00484982" w:rsidP="00484982">
      <w:pPr>
        <w:pStyle w:val="ActivityNumbers"/>
        <w:numPr>
          <w:ilvl w:val="0"/>
          <w:numId w:val="9"/>
        </w:numPr>
      </w:pPr>
      <w:r>
        <w:t>Develop a computer presentation to report your findings on the physical change. The presentation should be 3-5 minutes in length and discuss the bulleted items from Part One.</w:t>
      </w:r>
    </w:p>
    <w:p w14:paraId="0FCA8FE0" w14:textId="77777777" w:rsidR="00484982" w:rsidRDefault="00484982" w:rsidP="00484982">
      <w:pPr>
        <w:pStyle w:val="ActivityNumbers"/>
        <w:numPr>
          <w:ilvl w:val="0"/>
          <w:numId w:val="9"/>
        </w:numPr>
      </w:pPr>
      <w:r>
        <w:t xml:space="preserve">Develop a protocol for the demonstration of the change. Your protocol will include a materials list and systematic procedures instructing the proper method of producing the assigned change. Your protocol will also include notes and instructions detailing which group member is responsible for which parts of the demonstration. Record the protocol in your </w:t>
      </w:r>
      <w:r w:rsidRPr="0085197E">
        <w:rPr>
          <w:rStyle w:val="Italic"/>
        </w:rPr>
        <w:t>Laboratory Notebook</w:t>
      </w:r>
      <w:r>
        <w:t>.</w:t>
      </w:r>
    </w:p>
    <w:p w14:paraId="68FE3334" w14:textId="77777777" w:rsidR="00484982" w:rsidRDefault="00484982" w:rsidP="00484982">
      <w:pPr>
        <w:pStyle w:val="ActivityNumbers"/>
        <w:numPr>
          <w:ilvl w:val="0"/>
          <w:numId w:val="9"/>
        </w:numPr>
      </w:pPr>
      <w:r>
        <w:t>Prepare a list of materials that your group will need to perform the demonstration instructing the assigned physical change. To assure your group has all necessary materials, present the list to your teacher. You teacher will secure all materials on your list and have the materials available to your group.</w:t>
      </w:r>
    </w:p>
    <w:p w14:paraId="7AFF3FE2" w14:textId="77777777" w:rsidR="00484982" w:rsidRPr="00581B3D" w:rsidRDefault="00484982" w:rsidP="00484982"/>
    <w:p w14:paraId="2D42B3D1" w14:textId="77777777" w:rsidR="00484982" w:rsidRDefault="00484982" w:rsidP="00484982">
      <w:pPr>
        <w:pStyle w:val="ActivityBodyBold"/>
      </w:pPr>
      <w:r>
        <w:t>Part Three – Presenting Demonstrations</w:t>
      </w:r>
    </w:p>
    <w:p w14:paraId="72F9365C" w14:textId="77777777" w:rsidR="00484982" w:rsidRDefault="00484982" w:rsidP="00484982">
      <w:pPr>
        <w:pStyle w:val="ActivityNumbers"/>
        <w:numPr>
          <w:ilvl w:val="0"/>
          <w:numId w:val="14"/>
        </w:numPr>
      </w:pPr>
      <w:r>
        <w:t xml:space="preserve">Using </w:t>
      </w:r>
      <w:r w:rsidRPr="00BD2F4A">
        <w:rPr>
          <w:rStyle w:val="Italic"/>
        </w:rPr>
        <w:t>Project 2.2.1 Evaluation Rubric</w:t>
      </w:r>
      <w:r>
        <w:rPr>
          <w:rStyle w:val="Italic"/>
        </w:rPr>
        <w:t>,</w:t>
      </w:r>
      <w:r>
        <w:t xml:space="preserve"> practice your presentation and familiarize yourself with the demonstration.</w:t>
      </w:r>
    </w:p>
    <w:p w14:paraId="5DA754AA" w14:textId="77777777" w:rsidR="00484982" w:rsidRDefault="00484982" w:rsidP="00484982">
      <w:pPr>
        <w:pStyle w:val="ActivityNumbers"/>
        <w:numPr>
          <w:ilvl w:val="0"/>
          <w:numId w:val="9"/>
        </w:numPr>
      </w:pPr>
      <w:r>
        <w:t>Once familiar with the demonstration, your group will conduct a practice demonstration to test your protocol. The teacher will supply your group enough materials to practice your demonstration once.</w:t>
      </w:r>
    </w:p>
    <w:p w14:paraId="7767F7AA" w14:textId="5B7A9EE1" w:rsidR="00484982" w:rsidRDefault="00484982" w:rsidP="00484982">
      <w:pPr>
        <w:pStyle w:val="ActivityNumbers"/>
        <w:numPr>
          <w:ilvl w:val="0"/>
          <w:numId w:val="9"/>
        </w:numPr>
      </w:pPr>
      <w:r>
        <w:lastRenderedPageBreak/>
        <w:t xml:space="preserve">Present and demonstrate your assigned physical change when instructed by your teacher. While other groups are presenting, </w:t>
      </w:r>
      <w:bookmarkStart w:id="0" w:name="_GoBack"/>
      <w:bookmarkEnd w:id="0"/>
      <w:r>
        <w:t xml:space="preserve">take notes using </w:t>
      </w:r>
      <w:r w:rsidRPr="00180098">
        <w:rPr>
          <w:rStyle w:val="Italic"/>
        </w:rPr>
        <w:t>Presentation Notes</w:t>
      </w:r>
      <w:r>
        <w:t xml:space="preserve"> pages provided by your teacher.</w:t>
      </w:r>
    </w:p>
    <w:p w14:paraId="6A9522E6" w14:textId="77777777" w:rsidR="00484982" w:rsidRDefault="00484982" w:rsidP="00484982"/>
    <w:p w14:paraId="7668D25A" w14:textId="77777777" w:rsidR="00484982" w:rsidRDefault="00484982" w:rsidP="00484982">
      <w:pPr>
        <w:pStyle w:val="ActivitySection"/>
      </w:pPr>
      <w:r>
        <w:t>Conclusion</w:t>
      </w:r>
    </w:p>
    <w:p w14:paraId="2E5AD01D" w14:textId="77777777" w:rsidR="00484982" w:rsidRDefault="00484982" w:rsidP="00484982">
      <w:pPr>
        <w:pStyle w:val="ActivityNumbers"/>
        <w:numPr>
          <w:ilvl w:val="0"/>
          <w:numId w:val="13"/>
        </w:numPr>
      </w:pPr>
      <w:r>
        <w:t>Describe a physical change other than the change your group researched. What did you learn about it?</w:t>
      </w:r>
    </w:p>
    <w:p w14:paraId="6CEEC778" w14:textId="77777777" w:rsidR="00484982" w:rsidRDefault="00484982" w:rsidP="00484982">
      <w:pPr>
        <w:pStyle w:val="ActivityNumbers"/>
        <w:numPr>
          <w:ilvl w:val="0"/>
          <w:numId w:val="9"/>
        </w:numPr>
      </w:pPr>
      <w:r>
        <w:t>How did the physical changes alter the food substances?</w:t>
      </w:r>
    </w:p>
    <w:p w14:paraId="1F6725C1" w14:textId="304CA39C" w:rsidR="00210996" w:rsidRPr="00DF1D3F" w:rsidRDefault="00484982" w:rsidP="00484982">
      <w:pPr>
        <w:pStyle w:val="ActivityNumbers"/>
        <w:numPr>
          <w:ilvl w:val="0"/>
          <w:numId w:val="9"/>
        </w:numPr>
      </w:pPr>
      <w:r>
        <w:t xml:space="preserve">Explain the differences </w:t>
      </w:r>
      <w:r w:rsidR="005D2F1C">
        <w:t xml:space="preserve">of </w:t>
      </w:r>
      <w:r>
        <w:t>solutions, suspensions, and colloidal dispersion.</w:t>
      </w:r>
    </w:p>
    <w:sectPr w:rsidR="00210996" w:rsidRPr="00DF1D3F" w:rsidSect="00DF1D3F">
      <w:footerReference w:type="default" r:id="rId9"/>
      <w:headerReference w:type="first" r:id="rId10"/>
      <w:footerReference w:type="first" r:id="rId11"/>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CCBA62" w14:textId="77777777" w:rsidR="00395BBC" w:rsidRDefault="00395BBC">
      <w:r>
        <w:separator/>
      </w:r>
    </w:p>
  </w:endnote>
  <w:endnote w:type="continuationSeparator" w:id="0">
    <w:p w14:paraId="42769B5B" w14:textId="77777777" w:rsidR="00395BBC" w:rsidRDefault="00395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tblLook w:val="04A0" w:firstRow="1" w:lastRow="0" w:firstColumn="1" w:lastColumn="0" w:noHBand="0" w:noVBand="1"/>
    </w:tblPr>
    <w:tblGrid>
      <w:gridCol w:w="4968"/>
      <w:gridCol w:w="6048"/>
    </w:tblGrid>
    <w:tr w:rsidR="0044122C" w:rsidRPr="007F0280" w14:paraId="23EA3689" w14:textId="77777777" w:rsidTr="0082755F">
      <w:tc>
        <w:tcPr>
          <w:tcW w:w="4968" w:type="dxa"/>
          <w:shd w:val="clear" w:color="auto" w:fill="F2F2F2"/>
        </w:tcPr>
        <w:p w14:paraId="0516D093" w14:textId="77777777" w:rsidR="0044122C" w:rsidRPr="00E03370" w:rsidRDefault="0044122C" w:rsidP="0044122C">
          <w:pPr>
            <w:pStyle w:val="Footer"/>
          </w:pPr>
          <w:r w:rsidRPr="00E03370">
            <w:t>Curriculum for Agricultural Science Education</w:t>
          </w:r>
          <w:r w:rsidRPr="00E03370">
            <w:rPr>
              <w:rFonts w:cs="Arial"/>
              <w:szCs w:val="20"/>
            </w:rPr>
            <w:t xml:space="preserve"> ©</w:t>
          </w:r>
          <w:r w:rsidRPr="00E03370">
            <w:t xml:space="preserve"> 2015</w:t>
          </w:r>
        </w:p>
      </w:tc>
      <w:tc>
        <w:tcPr>
          <w:tcW w:w="6048" w:type="dxa"/>
          <w:shd w:val="clear" w:color="auto" w:fill="F2F2F2"/>
        </w:tcPr>
        <w:p w14:paraId="574C446F" w14:textId="77777777" w:rsidR="0044122C" w:rsidRDefault="0044122C" w:rsidP="0044122C">
          <w:pPr>
            <w:pStyle w:val="Footer"/>
          </w:pPr>
          <w:r>
            <w:t>FSS – Project 2.3.1 Let’s Get Physical</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CC4D8B">
            <w:rPr>
              <w:rStyle w:val="PageNumber"/>
              <w:rFonts w:cs="Arial"/>
              <w:noProof/>
              <w:szCs w:val="20"/>
            </w:rPr>
            <w:t>3</w:t>
          </w:r>
          <w:r w:rsidRPr="00E03370">
            <w:rPr>
              <w:rStyle w:val="PageNumber"/>
              <w:rFonts w:cs="Arial"/>
              <w:szCs w:val="20"/>
            </w:rPr>
            <w:fldChar w:fldCharType="end"/>
          </w:r>
        </w:p>
      </w:tc>
    </w:tr>
  </w:tbl>
  <w:p w14:paraId="4B68F17E" w14:textId="77777777" w:rsidR="0044122C" w:rsidRPr="0044122C" w:rsidRDefault="0044122C">
    <w:pPr>
      <w:pStyle w:val="Footer"/>
      <w:rPr>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tblLook w:val="04A0" w:firstRow="1" w:lastRow="0" w:firstColumn="1" w:lastColumn="0" w:noHBand="0" w:noVBand="1"/>
    </w:tblPr>
    <w:tblGrid>
      <w:gridCol w:w="4968"/>
      <w:gridCol w:w="6048"/>
    </w:tblGrid>
    <w:tr w:rsidR="0044122C" w:rsidRPr="007F0280" w14:paraId="78E70694" w14:textId="77777777" w:rsidTr="0082755F">
      <w:tc>
        <w:tcPr>
          <w:tcW w:w="4968" w:type="dxa"/>
          <w:shd w:val="clear" w:color="auto" w:fill="F2F2F2"/>
        </w:tcPr>
        <w:p w14:paraId="0EB33E17" w14:textId="77777777" w:rsidR="0044122C" w:rsidRPr="00E03370" w:rsidRDefault="0044122C" w:rsidP="0044122C">
          <w:pPr>
            <w:pStyle w:val="Footer"/>
          </w:pPr>
          <w:r w:rsidRPr="00E03370">
            <w:t>Curriculum for Agricultural Science Education</w:t>
          </w:r>
          <w:r w:rsidRPr="00E03370">
            <w:rPr>
              <w:rFonts w:cs="Arial"/>
              <w:szCs w:val="20"/>
            </w:rPr>
            <w:t xml:space="preserve"> ©</w:t>
          </w:r>
          <w:r w:rsidRPr="00E03370">
            <w:t xml:space="preserve"> 2015</w:t>
          </w:r>
        </w:p>
      </w:tc>
      <w:tc>
        <w:tcPr>
          <w:tcW w:w="6048" w:type="dxa"/>
          <w:shd w:val="clear" w:color="auto" w:fill="F2F2F2"/>
        </w:tcPr>
        <w:p w14:paraId="0D61B846" w14:textId="2EA18EE2" w:rsidR="0044122C" w:rsidRDefault="0044122C" w:rsidP="0044122C">
          <w:pPr>
            <w:pStyle w:val="Footer"/>
          </w:pPr>
          <w:r>
            <w:t>FSS – Project 2.3.1 Let’s Get Physical</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CC4D8B">
            <w:rPr>
              <w:rStyle w:val="PageNumber"/>
              <w:rFonts w:cs="Arial"/>
              <w:noProof/>
              <w:szCs w:val="20"/>
            </w:rPr>
            <w:t>1</w:t>
          </w:r>
          <w:r w:rsidRPr="00E03370">
            <w:rPr>
              <w:rStyle w:val="PageNumber"/>
              <w:rFonts w:cs="Arial"/>
              <w:szCs w:val="20"/>
            </w:rPr>
            <w:fldChar w:fldCharType="end"/>
          </w:r>
        </w:p>
      </w:tc>
    </w:tr>
  </w:tbl>
  <w:p w14:paraId="29A881BE" w14:textId="77777777" w:rsidR="0044122C" w:rsidRPr="0044122C" w:rsidRDefault="0044122C">
    <w:pPr>
      <w:pStyle w:val="Footer"/>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C1E555" w14:textId="77777777" w:rsidR="00395BBC" w:rsidRDefault="00395BBC">
      <w:r>
        <w:separator/>
      </w:r>
    </w:p>
  </w:footnote>
  <w:footnote w:type="continuationSeparator" w:id="0">
    <w:p w14:paraId="1E3FDAF9" w14:textId="77777777" w:rsidR="00395BBC" w:rsidRDefault="00395B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60295" w14:textId="6DD30214" w:rsidR="00FA2316" w:rsidRDefault="0044122C" w:rsidP="002B0DD0">
    <w:pPr>
      <w:pStyle w:val="Footer"/>
      <w:jc w:val="left"/>
    </w:pPr>
    <w:r>
      <w:t>Name: ___________________________________________________________________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6" type="#_x0000_t75" style="width:11.55pt;height:11.55pt" o:bullet="t">
        <v:imagedata r:id="rId1" o:title="mso1DB"/>
      </v:shape>
    </w:pict>
  </w:numPicBullet>
  <w:numPicBullet w:numPicBulletId="1">
    <w:pict>
      <v:shape id="_x0000_i1217" type="#_x0000_t75" style="width:142.65pt;height:128.4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 w:numId="14">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4982"/>
    <w:rsid w:val="00004D44"/>
    <w:rsid w:val="00023EF4"/>
    <w:rsid w:val="0006381D"/>
    <w:rsid w:val="000643C4"/>
    <w:rsid w:val="00095B65"/>
    <w:rsid w:val="000E30CE"/>
    <w:rsid w:val="00120DA8"/>
    <w:rsid w:val="00125FE3"/>
    <w:rsid w:val="00140531"/>
    <w:rsid w:val="001522F9"/>
    <w:rsid w:val="00164A78"/>
    <w:rsid w:val="00186EA4"/>
    <w:rsid w:val="00196647"/>
    <w:rsid w:val="001C146F"/>
    <w:rsid w:val="001C5732"/>
    <w:rsid w:val="001D3468"/>
    <w:rsid w:val="001F5964"/>
    <w:rsid w:val="00210996"/>
    <w:rsid w:val="002212A2"/>
    <w:rsid w:val="002438C6"/>
    <w:rsid w:val="00251483"/>
    <w:rsid w:val="00261D56"/>
    <w:rsid w:val="00270C46"/>
    <w:rsid w:val="00276DA5"/>
    <w:rsid w:val="00292340"/>
    <w:rsid w:val="002B0DD0"/>
    <w:rsid w:val="002C5E76"/>
    <w:rsid w:val="002E4407"/>
    <w:rsid w:val="002F2976"/>
    <w:rsid w:val="002F3C64"/>
    <w:rsid w:val="002F770A"/>
    <w:rsid w:val="003310C6"/>
    <w:rsid w:val="0034081A"/>
    <w:rsid w:val="00352B6E"/>
    <w:rsid w:val="003574C4"/>
    <w:rsid w:val="00395386"/>
    <w:rsid w:val="00395BBC"/>
    <w:rsid w:val="003A2FD6"/>
    <w:rsid w:val="003B0686"/>
    <w:rsid w:val="003E2BBD"/>
    <w:rsid w:val="00403D91"/>
    <w:rsid w:val="0041298F"/>
    <w:rsid w:val="0041647F"/>
    <w:rsid w:val="0042007E"/>
    <w:rsid w:val="0044122C"/>
    <w:rsid w:val="00484982"/>
    <w:rsid w:val="004A44E1"/>
    <w:rsid w:val="004B1465"/>
    <w:rsid w:val="004B1A28"/>
    <w:rsid w:val="004C09EA"/>
    <w:rsid w:val="004C1D05"/>
    <w:rsid w:val="005016DB"/>
    <w:rsid w:val="005043FD"/>
    <w:rsid w:val="00514F32"/>
    <w:rsid w:val="005328FF"/>
    <w:rsid w:val="00537CA6"/>
    <w:rsid w:val="00541B87"/>
    <w:rsid w:val="005460BE"/>
    <w:rsid w:val="00546966"/>
    <w:rsid w:val="0057275E"/>
    <w:rsid w:val="00581DD4"/>
    <w:rsid w:val="00586BFE"/>
    <w:rsid w:val="005B2542"/>
    <w:rsid w:val="005D2F1C"/>
    <w:rsid w:val="005E14F5"/>
    <w:rsid w:val="005F2928"/>
    <w:rsid w:val="005F3C3B"/>
    <w:rsid w:val="006208FA"/>
    <w:rsid w:val="006347F4"/>
    <w:rsid w:val="006360D5"/>
    <w:rsid w:val="006413AC"/>
    <w:rsid w:val="00642FCB"/>
    <w:rsid w:val="00644EFE"/>
    <w:rsid w:val="00654B6C"/>
    <w:rsid w:val="006552C0"/>
    <w:rsid w:val="006656BB"/>
    <w:rsid w:val="006838B0"/>
    <w:rsid w:val="006A4101"/>
    <w:rsid w:val="006A4781"/>
    <w:rsid w:val="006C4146"/>
    <w:rsid w:val="006D10CA"/>
    <w:rsid w:val="006F38A4"/>
    <w:rsid w:val="00703684"/>
    <w:rsid w:val="00711E84"/>
    <w:rsid w:val="00715734"/>
    <w:rsid w:val="007338A2"/>
    <w:rsid w:val="00761D49"/>
    <w:rsid w:val="0076778F"/>
    <w:rsid w:val="0077472E"/>
    <w:rsid w:val="00781935"/>
    <w:rsid w:val="007925F0"/>
    <w:rsid w:val="007A2005"/>
    <w:rsid w:val="007A36E5"/>
    <w:rsid w:val="007A566D"/>
    <w:rsid w:val="007B029F"/>
    <w:rsid w:val="007C2998"/>
    <w:rsid w:val="007E19E0"/>
    <w:rsid w:val="007E6D00"/>
    <w:rsid w:val="007F0280"/>
    <w:rsid w:val="008321FB"/>
    <w:rsid w:val="00842458"/>
    <w:rsid w:val="008575ED"/>
    <w:rsid w:val="00864182"/>
    <w:rsid w:val="00875A5A"/>
    <w:rsid w:val="008A3B43"/>
    <w:rsid w:val="008D1630"/>
    <w:rsid w:val="0090019F"/>
    <w:rsid w:val="0090461E"/>
    <w:rsid w:val="00905BAB"/>
    <w:rsid w:val="00960B08"/>
    <w:rsid w:val="009664A4"/>
    <w:rsid w:val="00966E61"/>
    <w:rsid w:val="0098363E"/>
    <w:rsid w:val="009C4D66"/>
    <w:rsid w:val="009E0675"/>
    <w:rsid w:val="009F29A8"/>
    <w:rsid w:val="00A241A8"/>
    <w:rsid w:val="00A31333"/>
    <w:rsid w:val="00A369B7"/>
    <w:rsid w:val="00A41DA8"/>
    <w:rsid w:val="00A45FE8"/>
    <w:rsid w:val="00A70C87"/>
    <w:rsid w:val="00A82C3B"/>
    <w:rsid w:val="00A856C3"/>
    <w:rsid w:val="00AC1398"/>
    <w:rsid w:val="00AC6CF6"/>
    <w:rsid w:val="00AE0075"/>
    <w:rsid w:val="00AF47E6"/>
    <w:rsid w:val="00B032F1"/>
    <w:rsid w:val="00B05D83"/>
    <w:rsid w:val="00B43C31"/>
    <w:rsid w:val="00B45B73"/>
    <w:rsid w:val="00B541ED"/>
    <w:rsid w:val="00B836E8"/>
    <w:rsid w:val="00B83A87"/>
    <w:rsid w:val="00B94588"/>
    <w:rsid w:val="00BB056A"/>
    <w:rsid w:val="00BD7B24"/>
    <w:rsid w:val="00BE2F3A"/>
    <w:rsid w:val="00BF2C89"/>
    <w:rsid w:val="00C03055"/>
    <w:rsid w:val="00C33247"/>
    <w:rsid w:val="00C412F9"/>
    <w:rsid w:val="00C53150"/>
    <w:rsid w:val="00CA427F"/>
    <w:rsid w:val="00CC21A3"/>
    <w:rsid w:val="00CC4D8B"/>
    <w:rsid w:val="00CD7CCE"/>
    <w:rsid w:val="00CE1E13"/>
    <w:rsid w:val="00CE1E34"/>
    <w:rsid w:val="00CF6E1D"/>
    <w:rsid w:val="00D26462"/>
    <w:rsid w:val="00D27120"/>
    <w:rsid w:val="00D449A4"/>
    <w:rsid w:val="00D813DD"/>
    <w:rsid w:val="00D83D7D"/>
    <w:rsid w:val="00D9030F"/>
    <w:rsid w:val="00DC3376"/>
    <w:rsid w:val="00DE2030"/>
    <w:rsid w:val="00DE2572"/>
    <w:rsid w:val="00DF1D3F"/>
    <w:rsid w:val="00E02AFD"/>
    <w:rsid w:val="00E0723A"/>
    <w:rsid w:val="00E33390"/>
    <w:rsid w:val="00E430F2"/>
    <w:rsid w:val="00E56BAB"/>
    <w:rsid w:val="00E65C9D"/>
    <w:rsid w:val="00E70B1A"/>
    <w:rsid w:val="00E71418"/>
    <w:rsid w:val="00E821B9"/>
    <w:rsid w:val="00E83AB6"/>
    <w:rsid w:val="00EC00FE"/>
    <w:rsid w:val="00F01A9E"/>
    <w:rsid w:val="00F4061F"/>
    <w:rsid w:val="00F55DDB"/>
    <w:rsid w:val="00F72342"/>
    <w:rsid w:val="00F72E63"/>
    <w:rsid w:val="00F7359C"/>
    <w:rsid w:val="00F76840"/>
    <w:rsid w:val="00F825C5"/>
    <w:rsid w:val="00FA2316"/>
    <w:rsid w:val="00FC07EB"/>
    <w:rsid w:val="00FC6868"/>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A1EA6B"/>
  <w15:chartTrackingRefBased/>
  <w15:docId w15:val="{6F630A63-667F-4EAE-B8D3-F4D0661FA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FSSHeading">
    <w:name w:val="FSSHeading"/>
    <w:basedOn w:val="Normal"/>
    <w:rsid w:val="00F72342"/>
    <w:pPr>
      <w:shd w:val="clear" w:color="auto" w:fill="9966FF"/>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7E19E0"/>
    <w:rPr>
      <w:rFonts w:ascii="Arial" w:hAnsi="Arial"/>
      <w:szCs w:val="24"/>
    </w:rPr>
  </w:style>
  <w:style w:type="paragraph" w:customStyle="1" w:styleId="ActivitySubLetter">
    <w:name w:val="ActivitySubLetter"/>
    <w:basedOn w:val="Normal"/>
    <w:rsid w:val="00484982"/>
    <w:pPr>
      <w:tabs>
        <w:tab w:val="num" w:pos="1800"/>
      </w:tabs>
      <w:spacing w:after="120"/>
      <w:ind w:left="2088" w:hanging="288"/>
    </w:pPr>
    <w:rPr>
      <w:rFonts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AppData\Roaming\Microsoft\Templates\FSS_Projec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FSS_Project_Template</Template>
  <TotalTime>1</TotalTime>
  <Pages>3</Pages>
  <Words>919</Words>
  <Characters>5244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Project 2.3.1 Let's Get Physical</vt:lpstr>
    </vt:vector>
  </TitlesOfParts>
  <Manager>Dan Jansen</Manager>
  <Company>Curriculum for Agricultural Science Education</Company>
  <LinksUpToDate>false</LinksUpToDate>
  <CharactersWithSpaces>6151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2.3.1 Let's Get Physical</dc:title>
  <dc:subject>FSS - Unit 2 - Lesson 2.3 Factors of Change</dc:subject>
  <dc:creator>Leslie Fairchild</dc:creator>
  <cp:keywords/>
  <dc:description/>
  <cp:lastModifiedBy>Marlene Jansen</cp:lastModifiedBy>
  <cp:revision>4</cp:revision>
  <cp:lastPrinted>2014-03-03T20:17:00Z</cp:lastPrinted>
  <dcterms:created xsi:type="dcterms:W3CDTF">2015-06-20T18:20:00Z</dcterms:created>
  <dcterms:modified xsi:type="dcterms:W3CDTF">2015-08-31T18:29:00Z</dcterms:modified>
</cp:coreProperties>
</file>